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C3" w:rsidRPr="00D70FDB" w:rsidRDefault="008F05C3" w:rsidP="00D70FDB">
      <w:pPr>
        <w:tabs>
          <w:tab w:val="left" w:pos="360"/>
        </w:tabs>
        <w:jc w:val="right"/>
        <w:rPr>
          <w:i/>
          <w:u w:val="single"/>
          <w:lang w:val="ru-RU"/>
        </w:rPr>
      </w:pPr>
      <w:r w:rsidRPr="00D70FDB">
        <w:rPr>
          <w:i/>
          <w:u w:val="single"/>
          <w:lang w:val="ru-RU"/>
        </w:rPr>
        <w:t xml:space="preserve">Приложение </w:t>
      </w:r>
      <w:r w:rsidRPr="00D70FDB">
        <w:rPr>
          <w:u w:val="single"/>
          <w:lang w:val="ru-RU"/>
        </w:rPr>
        <w:fldChar w:fldCharType="begin"/>
      </w:r>
      <w:r w:rsidRPr="00D70FDB">
        <w:rPr>
          <w:u w:val="single"/>
          <w:lang w:val="ru-RU"/>
        </w:rPr>
        <w:instrText xml:space="preserve"> </w:instrText>
      </w:r>
      <w:r w:rsidRPr="006645C5">
        <w:rPr>
          <w:u w:val="single"/>
        </w:rPr>
        <w:instrText>QUOTE</w:instrText>
      </w:r>
      <w:r w:rsidRPr="00D70FDB">
        <w:rPr>
          <w:u w:val="single"/>
          <w:lang w:val="ru-RU"/>
        </w:rPr>
        <w:instrText xml:space="preserve"> </w:instrText>
      </w:r>
      <w:r w:rsidRPr="00EF20EB">
        <w:rPr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.5pt;height:12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3A60&quot;/&gt;&lt;wsp:rsid wsp:val=&quot;00177B7B&quot;/&gt;&lt;wsp:rsid wsp:val=&quot;00184D8E&quot;/&gt;&lt;wsp:rsid wsp:val=&quot;001E3A60&quot;/&gt;&lt;wsp:rsid wsp:val=&quot;00274201&quot;/&gt;&lt;wsp:rsid wsp:val=&quot;005106D0&quot;/&gt;&lt;wsp:rsid wsp:val=&quot;005B27B4&quot;/&gt;&lt;wsp:rsid wsp:val=&quot;005D2BBA&quot;/&gt;&lt;wsp:rsid wsp:val=&quot;00977656&quot;/&gt;&lt;wsp:rsid wsp:val=&quot;00983B88&quot;/&gt;&lt;wsp:rsid wsp:val=&quot;00BB140F&quot;/&gt;&lt;wsp:rsid wsp:val=&quot;00C36438&quot;/&gt;&lt;wsp:rsid wsp:val=&quot;00DA4971&quot;/&gt;&lt;wsp:rsid wsp:val=&quot;00EA2710&quot;/&gt;&lt;/wsp:rsids&gt;&lt;/w:docPr&gt;&lt;w:body&gt;&lt;w:p wsp:rsidR=&quot;00000000&quot; wsp:rsidRDefault=&quot;00177B7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u w:val=&quot;single&quot;/&gt;&lt;/w:rPr&gt;&lt;m:t&gt;в„–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D70FDB">
        <w:rPr>
          <w:u w:val="single"/>
          <w:lang w:val="ru-RU"/>
        </w:rPr>
        <w:instrText xml:space="preserve"> </w:instrText>
      </w:r>
      <w:r w:rsidRPr="00D70FDB">
        <w:rPr>
          <w:u w:val="single"/>
          <w:lang w:val="ru-RU"/>
        </w:rPr>
        <w:fldChar w:fldCharType="end"/>
      </w:r>
      <w:r w:rsidRPr="00D70FDB">
        <w:rPr>
          <w:i/>
          <w:u w:val="single"/>
          <w:lang w:val="ru-RU"/>
        </w:rPr>
        <w:t>5</w:t>
      </w:r>
    </w:p>
    <w:p w:rsidR="008F05C3" w:rsidRPr="00D70FDB" w:rsidRDefault="008F05C3" w:rsidP="00D70FDB">
      <w:pPr>
        <w:jc w:val="center"/>
        <w:rPr>
          <w:b/>
          <w:sz w:val="28"/>
          <w:szCs w:val="28"/>
          <w:lang w:val="ru-RU"/>
        </w:rPr>
      </w:pPr>
    </w:p>
    <w:p w:rsidR="008F05C3" w:rsidRPr="00D70FDB" w:rsidRDefault="008F05C3" w:rsidP="00D70FDB">
      <w:pPr>
        <w:jc w:val="center"/>
        <w:rPr>
          <w:b/>
          <w:lang w:val="ru-RU"/>
        </w:rPr>
      </w:pPr>
      <w:r w:rsidRPr="00D70FDB">
        <w:rPr>
          <w:b/>
          <w:sz w:val="28"/>
          <w:szCs w:val="28"/>
          <w:lang w:val="ru-RU"/>
        </w:rPr>
        <w:t>ДЕКЛАРАЦИЯ</w:t>
      </w:r>
    </w:p>
    <w:p w:rsidR="008F05C3" w:rsidRPr="00D70FDB" w:rsidRDefault="008F05C3" w:rsidP="00D70FDB">
      <w:pPr>
        <w:jc w:val="center"/>
        <w:rPr>
          <w:lang w:val="ru-RU"/>
        </w:rPr>
      </w:pPr>
    </w:p>
    <w:p w:rsidR="008F05C3" w:rsidRPr="00D70FDB" w:rsidRDefault="008F05C3" w:rsidP="00D70FDB">
      <w:pPr>
        <w:jc w:val="center"/>
        <w:rPr>
          <w:lang w:val="ru-RU"/>
        </w:rPr>
      </w:pPr>
      <w:r w:rsidRPr="00D70FDB">
        <w:rPr>
          <w:lang w:val="ru-RU"/>
        </w:rPr>
        <w:t>по чл. 47, ал. 1, т. 1  от ЗОП, във връзка с чл.47, ал. 9 от ЗОП</w:t>
      </w:r>
    </w:p>
    <w:p w:rsidR="008F05C3" w:rsidRPr="00D70FDB" w:rsidRDefault="008F05C3" w:rsidP="00D70FDB">
      <w:pPr>
        <w:jc w:val="center"/>
        <w:rPr>
          <w:lang w:val="ru-RU"/>
        </w:rPr>
      </w:pPr>
    </w:p>
    <w:p w:rsidR="008F05C3" w:rsidRPr="00D70FDB" w:rsidRDefault="008F05C3" w:rsidP="00D70FDB">
      <w:pPr>
        <w:ind w:firstLine="708"/>
        <w:rPr>
          <w:lang w:val="ru-RU"/>
        </w:rPr>
      </w:pPr>
      <w:r w:rsidRPr="00D70FDB">
        <w:rPr>
          <w:lang w:val="ru-RU"/>
        </w:rPr>
        <w:t xml:space="preserve">Долуподписаният /-ната/ </w:t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lang w:val="ru-RU"/>
        </w:rPr>
        <w:t xml:space="preserve">  </w:t>
      </w:r>
    </w:p>
    <w:p w:rsidR="008F05C3" w:rsidRPr="00D70FDB" w:rsidRDefault="008F05C3" w:rsidP="00D70FDB">
      <w:pPr>
        <w:jc w:val="both"/>
        <w:rPr>
          <w:u w:val="single"/>
          <w:lang w:val="ru-RU"/>
        </w:rPr>
      </w:pPr>
      <w:r w:rsidRPr="00D70FDB">
        <w:rPr>
          <w:lang w:val="ru-RU"/>
        </w:rPr>
        <w:t xml:space="preserve">с лична карта № </w:t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lang w:val="ru-RU"/>
        </w:rPr>
        <w:t xml:space="preserve">, издадена на </w:t>
      </w:r>
      <w:r w:rsidRPr="00D70FDB">
        <w:rPr>
          <w:lang w:val="ru-RU"/>
        </w:rPr>
        <w:tab/>
      </w:r>
      <w:r w:rsidRPr="00D70FDB">
        <w:rPr>
          <w:u w:val="single"/>
          <w:lang w:val="ru-RU"/>
        </w:rPr>
        <w:t xml:space="preserve">     </w:t>
      </w:r>
      <w:r w:rsidRPr="00D70FDB">
        <w:rPr>
          <w:u w:val="single"/>
          <w:lang w:val="ru-RU"/>
        </w:rPr>
        <w:tab/>
      </w:r>
      <w:r w:rsidRPr="00D70FDB">
        <w:rPr>
          <w:lang w:val="ru-RU"/>
        </w:rPr>
        <w:t xml:space="preserve">    от МВР, гр. </w:t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  <w:t xml:space="preserve"> </w:t>
      </w: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>с ЕГН</w:t>
      </w:r>
      <w:r w:rsidRPr="00D70FDB">
        <w:rPr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lang w:val="ru-RU"/>
        </w:rPr>
        <w:t>,  в качеството ми на представляващ</w:t>
      </w:r>
      <w:r w:rsidRPr="00D70FDB">
        <w:rPr>
          <w:lang w:val="ru-RU"/>
        </w:rPr>
        <w:tab/>
        <w:t>/член на управителния орган/</w:t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lang w:val="ru-RU"/>
        </w:rPr>
        <w:t xml:space="preserve">      -  кандидат за участие в процедура за възлагане на обществена поръчка с обект:</w:t>
      </w:r>
      <w:r w:rsidRPr="00D70FDB">
        <w:rPr>
          <w:color w:val="000000"/>
          <w:lang w:val="ru-RU"/>
        </w:rPr>
        <w:t xml:space="preserve"> </w:t>
      </w:r>
      <w:r w:rsidRPr="00D70FDB">
        <w:rPr>
          <w:b/>
          <w:color w:val="000000"/>
          <w:lang w:val="ru-RU"/>
        </w:rPr>
        <w:t xml:space="preserve">„Упражняване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D70FDB">
        <w:rPr>
          <w:b/>
          <w:bCs/>
          <w:lang w:val="ru-RU"/>
        </w:rPr>
        <w:t>”</w:t>
      </w:r>
      <w:r w:rsidRPr="00D70FDB">
        <w:rPr>
          <w:position w:val="8"/>
          <w:lang w:val="ru-RU"/>
        </w:rPr>
        <w:tab/>
      </w:r>
      <w:r w:rsidRPr="00D70FDB">
        <w:rPr>
          <w:position w:val="8"/>
          <w:lang w:val="ru-RU"/>
        </w:rPr>
        <w:tab/>
      </w:r>
      <w:r w:rsidRPr="00D70FDB">
        <w:rPr>
          <w:position w:val="8"/>
          <w:lang w:val="ru-RU"/>
        </w:rPr>
        <w:tab/>
      </w:r>
      <w:r w:rsidRPr="00D70FDB">
        <w:rPr>
          <w:position w:val="8"/>
          <w:lang w:val="ru-RU"/>
        </w:rPr>
        <w:tab/>
      </w:r>
    </w:p>
    <w:p w:rsidR="008F05C3" w:rsidRPr="00D70FDB" w:rsidRDefault="008F05C3" w:rsidP="00D70FDB">
      <w:pPr>
        <w:tabs>
          <w:tab w:val="left" w:pos="720"/>
        </w:tabs>
        <w:overflowPunct w:val="0"/>
        <w:spacing w:line="200" w:lineRule="atLeast"/>
        <w:jc w:val="both"/>
        <w:rPr>
          <w:spacing w:val="1"/>
          <w:lang w:val="ru-RU"/>
        </w:rPr>
      </w:pPr>
      <w:r w:rsidRPr="00D70FDB">
        <w:rPr>
          <w:position w:val="8"/>
          <w:lang w:val="ru-RU"/>
        </w:rPr>
        <w:tab/>
      </w:r>
      <w:r w:rsidRPr="00D70FDB">
        <w:rPr>
          <w:position w:val="8"/>
          <w:lang w:val="ru-RU"/>
        </w:rPr>
        <w:tab/>
      </w:r>
      <w:r w:rsidRPr="00D70FDB">
        <w:rPr>
          <w:position w:val="8"/>
          <w:lang w:val="ru-RU"/>
        </w:rPr>
        <w:tab/>
      </w:r>
      <w:r w:rsidRPr="00D70FDB">
        <w:rPr>
          <w:position w:val="8"/>
          <w:lang w:val="ru-RU"/>
        </w:rPr>
        <w:tab/>
      </w:r>
    </w:p>
    <w:p w:rsidR="008F05C3" w:rsidRPr="00D70FDB" w:rsidRDefault="008F05C3" w:rsidP="00D70FDB">
      <w:pPr>
        <w:jc w:val="center"/>
        <w:rPr>
          <w:lang w:val="ru-RU"/>
        </w:rPr>
      </w:pPr>
      <w:r w:rsidRPr="00D70FDB">
        <w:rPr>
          <w:lang w:val="ru-RU"/>
        </w:rPr>
        <w:t>Д Е К Л А Р И Р А М, че:</w:t>
      </w:r>
    </w:p>
    <w:p w:rsidR="008F05C3" w:rsidRPr="00D70FDB" w:rsidRDefault="008F05C3" w:rsidP="00D70FDB">
      <w:pPr>
        <w:jc w:val="both"/>
        <w:rPr>
          <w:lang w:val="ru-RU"/>
        </w:rPr>
      </w:pP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>1.Не съм осъден с влязла в сила присъда за:</w:t>
      </w: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ab/>
        <w:t>- престъпление против финансовата, данъчната или осигурителната система, включително изпирането на пари, по чл.253-260 от Наказателния кодекс;</w:t>
      </w: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ab/>
        <w:t>- подкуп по чл.301-307 от Наказателния кодекс;</w:t>
      </w: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ab/>
        <w:t>- участие в организирана престъпна група по чл.321 и 321а от Наказателния кодекс;</w:t>
      </w: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ab/>
        <w:t>- престъпление против собствеността по чл.194-217 от Наказателния кодекс;</w:t>
      </w: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ab/>
        <w:t>- престъпление против стопанството по чл.219-252 от Наказателния кодекс;</w:t>
      </w:r>
    </w:p>
    <w:p w:rsidR="008F05C3" w:rsidRPr="00D70FDB" w:rsidRDefault="008F05C3" w:rsidP="00D70FDB">
      <w:pPr>
        <w:ind w:firstLine="720"/>
        <w:jc w:val="both"/>
        <w:rPr>
          <w:lang w:val="ru-RU"/>
        </w:rPr>
      </w:pPr>
      <w:r w:rsidRPr="00D70FDB">
        <w:rPr>
          <w:lang w:val="ru-RU"/>
        </w:rPr>
        <w:t>- престъпление по чл. 108а от Наказателния кодекс – при възлагане на поръчки по чл. 3, ал. 2 от ЗОП;</w:t>
      </w:r>
    </w:p>
    <w:p w:rsidR="008F05C3" w:rsidRPr="00D70FDB" w:rsidRDefault="008F05C3" w:rsidP="00D70FDB">
      <w:pPr>
        <w:jc w:val="both"/>
        <w:rPr>
          <w:iCs/>
          <w:lang w:val="ru-RU"/>
        </w:rPr>
      </w:pPr>
      <w:r w:rsidRPr="00D70FDB">
        <w:rPr>
          <w:iCs/>
          <w:lang w:val="ru-RU"/>
        </w:rPr>
        <w:t>Декларирам, че ако бъда избран за Изпълнител на обществената поръчка, преди подписване на Договора ще представя документи от съответните компетентни органи за удостоверяване на обстоятелствата по  настоящата декларация.</w:t>
      </w:r>
    </w:p>
    <w:p w:rsidR="008F05C3" w:rsidRPr="00D70FDB" w:rsidRDefault="008F05C3" w:rsidP="00D70FDB">
      <w:pPr>
        <w:jc w:val="both"/>
        <w:rPr>
          <w:lang w:val="ru-RU"/>
        </w:rPr>
      </w:pPr>
    </w:p>
    <w:p w:rsidR="008F05C3" w:rsidRPr="00D70FDB" w:rsidRDefault="008F05C3" w:rsidP="00D70FDB">
      <w:pPr>
        <w:jc w:val="both"/>
        <w:rPr>
          <w:lang w:val="ru-RU"/>
        </w:rPr>
      </w:pPr>
      <w:r w:rsidRPr="00D70FDB">
        <w:rPr>
          <w:lang w:val="ru-RU"/>
        </w:rPr>
        <w:t>Известно ми е, че при деклариране на неверни данни нося наказателна отговорност по чл.313 от НК.</w:t>
      </w:r>
    </w:p>
    <w:p w:rsidR="008F05C3" w:rsidRPr="00D70FDB" w:rsidRDefault="008F05C3" w:rsidP="00D70FDB">
      <w:pPr>
        <w:rPr>
          <w:lang w:val="ru-RU"/>
        </w:rPr>
      </w:pPr>
    </w:p>
    <w:p w:rsidR="008F05C3" w:rsidRPr="00D70FDB" w:rsidRDefault="008F05C3" w:rsidP="00D70FDB">
      <w:pPr>
        <w:rPr>
          <w:lang w:val="ru-RU"/>
        </w:rPr>
      </w:pPr>
    </w:p>
    <w:p w:rsidR="008F05C3" w:rsidRPr="00D70FDB" w:rsidRDefault="008F05C3" w:rsidP="00D70FDB">
      <w:pPr>
        <w:rPr>
          <w:lang w:val="ru-RU"/>
        </w:rPr>
      </w:pPr>
      <w:r w:rsidRPr="00D70FDB">
        <w:rPr>
          <w:lang w:val="ru-RU"/>
        </w:rPr>
        <w:t>Дата:</w:t>
      </w:r>
    </w:p>
    <w:p w:rsidR="008F05C3" w:rsidRPr="00D70FDB" w:rsidRDefault="008F05C3" w:rsidP="00D70FDB">
      <w:pPr>
        <w:rPr>
          <w:lang w:val="ru-RU"/>
        </w:rPr>
      </w:pPr>
    </w:p>
    <w:p w:rsidR="008F05C3" w:rsidRPr="00D70FDB" w:rsidRDefault="008F05C3" w:rsidP="00D70FDB">
      <w:pPr>
        <w:rPr>
          <w:u w:val="single"/>
          <w:lang w:val="ru-RU"/>
        </w:rPr>
      </w:pP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lang w:val="ru-RU"/>
        </w:rPr>
        <w:t xml:space="preserve">г </w:t>
      </w:r>
      <w:r w:rsidRPr="00D70FDB">
        <w:rPr>
          <w:lang w:val="ru-RU"/>
        </w:rPr>
        <w:tab/>
      </w:r>
      <w:r w:rsidRPr="00D70FDB">
        <w:rPr>
          <w:lang w:val="ru-RU"/>
        </w:rPr>
        <w:tab/>
      </w:r>
      <w:r w:rsidRPr="00D70FDB">
        <w:rPr>
          <w:lang w:val="ru-RU"/>
        </w:rPr>
        <w:tab/>
      </w:r>
      <w:r w:rsidRPr="00D70FDB">
        <w:rPr>
          <w:lang w:val="ru-RU"/>
        </w:rPr>
        <w:tab/>
        <w:t xml:space="preserve">Декларатор: </w:t>
      </w:r>
      <w:r w:rsidRPr="00D70FDB">
        <w:rPr>
          <w:lang w:val="ru-RU"/>
        </w:rPr>
        <w:tab/>
      </w:r>
      <w:r w:rsidRPr="00D70FDB">
        <w:rPr>
          <w:u w:val="single"/>
          <w:lang w:val="ru-RU"/>
        </w:rPr>
        <w:tab/>
      </w:r>
      <w:r w:rsidRPr="00D70FDB">
        <w:rPr>
          <w:u w:val="single"/>
          <w:lang w:val="ru-RU"/>
        </w:rPr>
        <w:tab/>
      </w:r>
    </w:p>
    <w:p w:rsidR="008F05C3" w:rsidRPr="00807FC2" w:rsidRDefault="008F05C3" w:rsidP="00D70FDB">
      <w:pPr>
        <w:rPr>
          <w:lang w:val="ru-RU"/>
        </w:rPr>
      </w:pPr>
    </w:p>
    <w:p w:rsidR="008F05C3" w:rsidRPr="00807FC2" w:rsidRDefault="008F05C3" w:rsidP="00D70FDB">
      <w:pPr>
        <w:rPr>
          <w:lang w:val="ru-RU"/>
        </w:rPr>
      </w:pP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Забележка: Изискванията на ал. 1, т. 1 се прилагат, както следва: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1. при събирателно дружество - за лицата по чл. 84, ал. 1 и чл. 89, ал. 1 от Търговския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закон;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2. при командитно дружество - за лицата по чл. 105 от Търговския закон, без ограничено отговорните съдружници;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3. при дружество с ограничена отговорност - за лицата по чл. 141, ал. 2 от Търговския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закон, а при еднолично дружество с ограничена отговорност - за лицата по чл. 147, ал. 1 от Търговския закон;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5. при командитно дружество с акции - за лицата по чл. 244, ал. 4 от Търговския закон;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6. при едноличен търговец – за физическото лице - търговец;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7. във всички останали случаи, включително за чуждестранните лица - за лицата, които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представляват кандидата или участника;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8. в случаите по т. 1 - 7 - и за прокуристите, когато има такива; когато чуждестранно</w:t>
      </w:r>
    </w:p>
    <w:p w:rsidR="008F05C3" w:rsidRPr="00D70FDB" w:rsidRDefault="008F05C3" w:rsidP="00D70FDB">
      <w:pPr>
        <w:jc w:val="both"/>
        <w:rPr>
          <w:i/>
          <w:lang w:val="ru-RU"/>
        </w:rPr>
      </w:pPr>
      <w:r w:rsidRPr="00D70FDB">
        <w:rPr>
          <w:i/>
          <w:lang w:val="ru-RU"/>
        </w:rPr>
        <w:t>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7, т.2.</w:t>
      </w:r>
    </w:p>
    <w:p w:rsidR="008F05C3" w:rsidRPr="00D70FDB" w:rsidRDefault="008F05C3" w:rsidP="00D70FDB">
      <w:pPr>
        <w:tabs>
          <w:tab w:val="left" w:pos="360"/>
        </w:tabs>
        <w:rPr>
          <w:b/>
          <w:i/>
          <w:lang w:val="ru-RU"/>
        </w:rPr>
      </w:pPr>
      <w:r w:rsidRPr="00D70FDB">
        <w:rPr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  <w:r w:rsidRPr="00D70FDB">
        <w:rPr>
          <w:b/>
          <w:i/>
          <w:lang w:val="ru-RU"/>
        </w:rPr>
        <w:tab/>
      </w:r>
    </w:p>
    <w:p w:rsidR="008F05C3" w:rsidRPr="00D70FDB" w:rsidRDefault="008F05C3" w:rsidP="00D70FDB">
      <w:pPr>
        <w:rPr>
          <w:b/>
          <w:i/>
          <w:lang w:val="ru-RU"/>
        </w:rPr>
      </w:pPr>
    </w:p>
    <w:p w:rsidR="008F05C3" w:rsidRPr="00D70FDB" w:rsidRDefault="008F05C3" w:rsidP="00D70FDB">
      <w:pPr>
        <w:rPr>
          <w:lang w:val="ru-RU"/>
        </w:rPr>
      </w:pPr>
    </w:p>
    <w:p w:rsidR="008F05C3" w:rsidRPr="00D70FDB" w:rsidRDefault="008F05C3" w:rsidP="00D70FDB">
      <w:pPr>
        <w:rPr>
          <w:lang w:val="ru-RU"/>
        </w:rPr>
      </w:pPr>
    </w:p>
    <w:sectPr w:rsidR="008F05C3" w:rsidRPr="00D70FDB" w:rsidSect="001C0E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5C3" w:rsidRDefault="008F05C3" w:rsidP="00212758">
      <w:r>
        <w:separator/>
      </w:r>
    </w:p>
  </w:endnote>
  <w:endnote w:type="continuationSeparator" w:id="0">
    <w:p w:rsidR="008F05C3" w:rsidRDefault="008F05C3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5C3" w:rsidRPr="00CB0C1D" w:rsidRDefault="008F05C3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8F05C3" w:rsidRDefault="008F05C3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5C3" w:rsidRDefault="008F05C3" w:rsidP="00212758">
      <w:r>
        <w:separator/>
      </w:r>
    </w:p>
  </w:footnote>
  <w:footnote w:type="continuationSeparator" w:id="0">
    <w:p w:rsidR="008F05C3" w:rsidRDefault="008F05C3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5C3" w:rsidRDefault="008F05C3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8F05C3" w:rsidRDefault="008F05C3" w:rsidP="00052EBD">
    <w:pPr>
      <w:rPr>
        <w:b/>
        <w:i/>
        <w:sz w:val="22"/>
        <w:szCs w:val="22"/>
        <w:lang w:val="bg-BG"/>
      </w:rPr>
    </w:pPr>
  </w:p>
  <w:p w:rsidR="008F05C3" w:rsidRDefault="008F05C3" w:rsidP="00052EBD">
    <w:pPr>
      <w:rPr>
        <w:b/>
        <w:i/>
        <w:sz w:val="22"/>
        <w:szCs w:val="22"/>
        <w:lang w:val="bg-BG"/>
      </w:rPr>
    </w:pPr>
  </w:p>
  <w:p w:rsidR="008F05C3" w:rsidRPr="00423D5D" w:rsidRDefault="008F05C3" w:rsidP="00052EBD">
    <w:pPr>
      <w:rPr>
        <w:b/>
        <w:i/>
        <w:lang w:val="ru-RU"/>
      </w:rPr>
    </w:pPr>
  </w:p>
  <w:p w:rsidR="008F05C3" w:rsidRPr="00423D5D" w:rsidRDefault="008F05C3" w:rsidP="00052EBD">
    <w:pPr>
      <w:jc w:val="both"/>
      <w:rPr>
        <w:sz w:val="22"/>
        <w:szCs w:val="22"/>
        <w:lang w:val="ru-RU"/>
      </w:rPr>
    </w:pPr>
  </w:p>
  <w:p w:rsidR="008F05C3" w:rsidRDefault="008F05C3" w:rsidP="00C27485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8F05C3" w:rsidRPr="000300FD" w:rsidRDefault="008F05C3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E3C4E"/>
    <w:rsid w:val="00212074"/>
    <w:rsid w:val="00212758"/>
    <w:rsid w:val="002139B1"/>
    <w:rsid w:val="002166EC"/>
    <w:rsid w:val="002241A4"/>
    <w:rsid w:val="00244305"/>
    <w:rsid w:val="00250C9D"/>
    <w:rsid w:val="00273E66"/>
    <w:rsid w:val="002B2C9E"/>
    <w:rsid w:val="002E7D73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42DCE"/>
    <w:rsid w:val="00660CC9"/>
    <w:rsid w:val="00663718"/>
    <w:rsid w:val="006645C5"/>
    <w:rsid w:val="0068649D"/>
    <w:rsid w:val="00693C6A"/>
    <w:rsid w:val="00712A9C"/>
    <w:rsid w:val="0073254F"/>
    <w:rsid w:val="00740893"/>
    <w:rsid w:val="007412BC"/>
    <w:rsid w:val="00743108"/>
    <w:rsid w:val="007C1AFF"/>
    <w:rsid w:val="007C2C46"/>
    <w:rsid w:val="007C5222"/>
    <w:rsid w:val="007D6C59"/>
    <w:rsid w:val="007F49B4"/>
    <w:rsid w:val="007F5E6E"/>
    <w:rsid w:val="008009EB"/>
    <w:rsid w:val="00804A8C"/>
    <w:rsid w:val="00807FC2"/>
    <w:rsid w:val="00821B1F"/>
    <w:rsid w:val="0083561E"/>
    <w:rsid w:val="008362F0"/>
    <w:rsid w:val="00840EF7"/>
    <w:rsid w:val="0084395F"/>
    <w:rsid w:val="0087199F"/>
    <w:rsid w:val="00892469"/>
    <w:rsid w:val="00894A41"/>
    <w:rsid w:val="00897CA1"/>
    <w:rsid w:val="008E0322"/>
    <w:rsid w:val="008F05C3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60A3C"/>
    <w:rsid w:val="00A61BA5"/>
    <w:rsid w:val="00A72449"/>
    <w:rsid w:val="00A76F1E"/>
    <w:rsid w:val="00A8547B"/>
    <w:rsid w:val="00A97C75"/>
    <w:rsid w:val="00AA7C49"/>
    <w:rsid w:val="00B0456C"/>
    <w:rsid w:val="00B17A8F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C040EF"/>
    <w:rsid w:val="00C1573A"/>
    <w:rsid w:val="00C27485"/>
    <w:rsid w:val="00C41E5E"/>
    <w:rsid w:val="00C65FF5"/>
    <w:rsid w:val="00C67468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208A6"/>
    <w:rsid w:val="00E42E9E"/>
    <w:rsid w:val="00EB7337"/>
    <w:rsid w:val="00EF20EB"/>
    <w:rsid w:val="00F053A9"/>
    <w:rsid w:val="00F140FC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423</Words>
  <Characters>2417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2012-08-02T11:01:00Z</dcterms:created>
  <dcterms:modified xsi:type="dcterms:W3CDTF">2012-09-03T10:47:00Z</dcterms:modified>
</cp:coreProperties>
</file>